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A68F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NASSHE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B5B92F0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</w:p>
    <w:p w14:paraId="3320FCF8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</w:p>
    <w:p w14:paraId="139592A2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Simon </w:t>
      </w:r>
      <w:proofErr w:type="spellStart"/>
      <w:r>
        <w:rPr>
          <w:rFonts w:cs="Times New Roman"/>
          <w:szCs w:val="24"/>
        </w:rPr>
        <w:t>Nasshe</w:t>
      </w:r>
      <w:proofErr w:type="spellEnd"/>
      <w:r>
        <w:rPr>
          <w:rFonts w:cs="Times New Roman"/>
          <w:szCs w:val="24"/>
        </w:rPr>
        <w:t xml:space="preserve">(q.v.) and John Rotherham(q.v.) made a plaint of </w:t>
      </w:r>
      <w:proofErr w:type="gramStart"/>
      <w:r>
        <w:rPr>
          <w:rFonts w:cs="Times New Roman"/>
          <w:szCs w:val="24"/>
        </w:rPr>
        <w:t>trespass</w:t>
      </w:r>
      <w:proofErr w:type="gramEnd"/>
    </w:p>
    <w:p w14:paraId="6C2710D7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taking against William </w:t>
      </w:r>
      <w:proofErr w:type="spellStart"/>
      <w:r>
        <w:rPr>
          <w:rFonts w:cs="Times New Roman"/>
          <w:szCs w:val="24"/>
        </w:rPr>
        <w:t>Scogyn</w:t>
      </w:r>
      <w:proofErr w:type="spellEnd"/>
      <w:r>
        <w:rPr>
          <w:rFonts w:cs="Times New Roman"/>
          <w:szCs w:val="24"/>
        </w:rPr>
        <w:t xml:space="preserve"> of Harlington, Bedfordshire(q.v.),</w:t>
      </w:r>
    </w:p>
    <w:p w14:paraId="31BDE697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Dunne of Harlington(q.v.) and Thomas Saunder of Barton-le-</w:t>
      </w:r>
    </w:p>
    <w:p w14:paraId="5D440AA4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Clay(q.v.).</w:t>
      </w:r>
    </w:p>
    <w:p w14:paraId="165922FA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49F8BC9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</w:p>
    <w:p w14:paraId="27C29C5A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</w:p>
    <w:p w14:paraId="6FF4E5C2" w14:textId="77777777" w:rsidR="00771B15" w:rsidRDefault="00771B15" w:rsidP="00771B1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31 December 2023</w:t>
      </w:r>
    </w:p>
    <w:p w14:paraId="33F087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145D0" w14:textId="77777777" w:rsidR="00771B15" w:rsidRDefault="00771B15" w:rsidP="009139A6">
      <w:r>
        <w:separator/>
      </w:r>
    </w:p>
  </w:endnote>
  <w:endnote w:type="continuationSeparator" w:id="0">
    <w:p w14:paraId="5F3CB027" w14:textId="77777777" w:rsidR="00771B15" w:rsidRDefault="00771B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A8D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17E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F7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07422" w14:textId="77777777" w:rsidR="00771B15" w:rsidRDefault="00771B15" w:rsidP="009139A6">
      <w:r>
        <w:separator/>
      </w:r>
    </w:p>
  </w:footnote>
  <w:footnote w:type="continuationSeparator" w:id="0">
    <w:p w14:paraId="3B7E8D2A" w14:textId="77777777" w:rsidR="00771B15" w:rsidRDefault="00771B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A29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07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348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15"/>
    <w:rsid w:val="000666E0"/>
    <w:rsid w:val="002510B7"/>
    <w:rsid w:val="005C130B"/>
    <w:rsid w:val="00771B1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A6E53"/>
  <w15:chartTrackingRefBased/>
  <w15:docId w15:val="{1281BC91-6766-4343-8D49-9FF8DF8D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1B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2024-02-16T21:07:00Z</dcterms:created>
  <dcterms:modified xsi:type="dcterms:W3CDTF">2024-02-16T21:07:00Z</dcterms:modified>
</cp:coreProperties>
</file>